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229B7" w14:textId="77777777" w:rsidR="001D7483" w:rsidRDefault="001D7483" w:rsidP="001D74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SWYFT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EE6FE22" w14:textId="77777777" w:rsidR="001D7483" w:rsidRDefault="001D7483" w:rsidP="001D74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Abbot of Newhouse, Lincolnshire.</w:t>
      </w:r>
    </w:p>
    <w:p w14:paraId="7EB06871" w14:textId="77777777" w:rsidR="001D7483" w:rsidRDefault="001D7483" w:rsidP="001D7483">
      <w:pPr>
        <w:rPr>
          <w:rFonts w:ascii="Times New Roman" w:hAnsi="Times New Roman" w:cs="Times New Roman"/>
        </w:rPr>
      </w:pPr>
    </w:p>
    <w:p w14:paraId="50A3AE43" w14:textId="77777777" w:rsidR="001D7483" w:rsidRDefault="001D7483" w:rsidP="001D7483">
      <w:pPr>
        <w:rPr>
          <w:rFonts w:ascii="Times New Roman" w:hAnsi="Times New Roman" w:cs="Times New Roman"/>
        </w:rPr>
      </w:pPr>
    </w:p>
    <w:p w14:paraId="326119E1" w14:textId="77777777" w:rsidR="001D7483" w:rsidRDefault="001D7483" w:rsidP="001D74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Sir John </w:t>
      </w:r>
      <w:proofErr w:type="spellStart"/>
      <w:r>
        <w:rPr>
          <w:rFonts w:ascii="Times New Roman" w:hAnsi="Times New Roman" w:cs="Times New Roman"/>
        </w:rPr>
        <w:t>Bussy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522AA8E6" w14:textId="77777777" w:rsidR="001D7483" w:rsidRDefault="001D7483" w:rsidP="001D74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499E696E" w14:textId="77777777" w:rsidR="001D7483" w:rsidRDefault="001D7483" w:rsidP="001D7483">
      <w:pPr>
        <w:rPr>
          <w:rFonts w:ascii="Times New Roman" w:hAnsi="Times New Roman" w:cs="Times New Roman"/>
        </w:rPr>
      </w:pPr>
    </w:p>
    <w:p w14:paraId="5D3F6DB0" w14:textId="77777777" w:rsidR="001D7483" w:rsidRDefault="001D7483" w:rsidP="001D7483">
      <w:pPr>
        <w:rPr>
          <w:rFonts w:ascii="Times New Roman" w:hAnsi="Times New Roman" w:cs="Times New Roman"/>
        </w:rPr>
      </w:pPr>
    </w:p>
    <w:p w14:paraId="655FD2C6" w14:textId="77777777" w:rsidR="001D7483" w:rsidRDefault="001D7483" w:rsidP="001D74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May 2019</w:t>
      </w:r>
    </w:p>
    <w:p w14:paraId="2938D6EB" w14:textId="77777777" w:rsidR="006B2F86" w:rsidRPr="00E71FC3" w:rsidRDefault="001D74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81D9F" w14:textId="77777777" w:rsidR="001D7483" w:rsidRDefault="001D7483" w:rsidP="00E71FC3">
      <w:r>
        <w:separator/>
      </w:r>
    </w:p>
  </w:endnote>
  <w:endnote w:type="continuationSeparator" w:id="0">
    <w:p w14:paraId="57FFDB9D" w14:textId="77777777" w:rsidR="001D7483" w:rsidRDefault="001D748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9F4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9ABD9" w14:textId="77777777" w:rsidR="001D7483" w:rsidRDefault="001D7483" w:rsidP="00E71FC3">
      <w:r>
        <w:separator/>
      </w:r>
    </w:p>
  </w:footnote>
  <w:footnote w:type="continuationSeparator" w:id="0">
    <w:p w14:paraId="5609DFE1" w14:textId="77777777" w:rsidR="001D7483" w:rsidRDefault="001D748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83"/>
    <w:rsid w:val="001A7C09"/>
    <w:rsid w:val="001D748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69234"/>
  <w15:chartTrackingRefBased/>
  <w15:docId w15:val="{CCA3CC5F-7A42-4391-B38E-1B857CEE6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8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2019-06-04T19:33:00Z</dcterms:created>
  <dcterms:modified xsi:type="dcterms:W3CDTF">2019-06-04T19:34:00Z</dcterms:modified>
</cp:coreProperties>
</file>